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1B" w:rsidRDefault="00CD261B" w:rsidP="00A81692">
      <w:pPr>
        <w:spacing w:after="0" w:line="240" w:lineRule="auto"/>
        <w:jc w:val="center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CD261B" w:rsidRDefault="00CD261B" w:rsidP="00A81692">
      <w:pPr>
        <w:spacing w:after="0" w:line="240" w:lineRule="auto"/>
        <w:jc w:val="center"/>
        <w:rPr>
          <w:rStyle w:val="Strong"/>
          <w:sz w:val="24"/>
          <w:szCs w:val="24"/>
        </w:rPr>
      </w:pPr>
    </w:p>
    <w:p w:rsidR="00CD261B" w:rsidRDefault="00CD261B" w:rsidP="00A81692">
      <w:pPr>
        <w:widowControl w:val="0"/>
        <w:autoSpaceDE w:val="0"/>
        <w:autoSpaceDN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CD261B" w:rsidRDefault="00CD261B" w:rsidP="00A8169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ОБУ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CD261B" w:rsidRDefault="00CD261B" w:rsidP="00A8169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D261B" w:rsidRDefault="00CD261B" w:rsidP="00A81692">
      <w:pPr>
        <w:spacing w:after="0" w:line="240" w:lineRule="auto"/>
        <w:ind w:firstLine="709"/>
        <w:rPr>
          <w:rStyle w:val="Hyperlink"/>
          <w:color w:val="auto"/>
          <w:u w:val="none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rFonts w:ascii="Times New Roman" w:hAnsi="Times New Roman"/>
            <w:sz w:val="24"/>
            <w:szCs w:val="24"/>
          </w:rPr>
          <w:t>http://_ www.</w:t>
        </w:r>
        <w:r>
          <w:rPr>
            <w:rStyle w:val="Hyperlink"/>
            <w:rFonts w:ascii="Times New Roman" w:hAnsi="Times New Roman"/>
            <w:color w:val="00000A"/>
            <w:kern w:val="2"/>
            <w:sz w:val="24"/>
            <w:szCs w:val="24"/>
          </w:rPr>
          <w:t xml:space="preserve"> http://srolshanka.rkursk.ru/</w:t>
        </w:r>
        <w:r>
          <w:rPr>
            <w:rStyle w:val="Hyperlink"/>
            <w:rFonts w:ascii="Times New Roman" w:hAnsi="Times New Roman"/>
            <w:sz w:val="24"/>
            <w:szCs w:val="24"/>
          </w:rPr>
          <w:t xml:space="preserve">, </w:t>
        </w:r>
      </w:hyperlink>
    </w:p>
    <w:p w:rsidR="00CD261B" w:rsidRDefault="00CD261B" w:rsidP="00A81692">
      <w:pPr>
        <w:spacing w:after="0" w:line="240" w:lineRule="auto"/>
        <w:ind w:firstLine="709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электронная почта: olshanka_sel@mail.ru</w:t>
        </w:r>
      </w:hyperlink>
    </w:p>
    <w:p w:rsidR="00CD261B" w:rsidRDefault="00CD261B" w:rsidP="00A81692">
      <w:pPr>
        <w:spacing w:after="0" w:line="240" w:lineRule="auto"/>
        <w:ind w:firstLine="1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CD261B" w:rsidRDefault="00CD261B" w:rsidP="00A8169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CD261B" w:rsidRDefault="00CD261B" w:rsidP="00A816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61B" w:rsidRDefault="00CD261B" w:rsidP="00A816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61B" w:rsidRDefault="00CD261B" w:rsidP="00A81692"/>
    <w:p w:rsidR="00CD261B" w:rsidRPr="00A81692" w:rsidRDefault="00CD261B" w:rsidP="00A81692"/>
    <w:sectPr w:rsidR="00CD261B" w:rsidRPr="00A81692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8C6186"/>
    <w:rsid w:val="008F07BE"/>
    <w:rsid w:val="009829C8"/>
    <w:rsid w:val="00A81692"/>
    <w:rsid w:val="00AF063F"/>
    <w:rsid w:val="00BF2A97"/>
    <w:rsid w:val="00CD261B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334</Words>
  <Characters>1904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2018-12-18T13:00:00Z</dcterms:modified>
</cp:coreProperties>
</file>